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98ADB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DAVY (</w:t>
      </w:r>
      <w:proofErr w:type="gramStart"/>
      <w:r>
        <w:rPr>
          <w:rFonts w:cs="Times New Roman"/>
          <w:szCs w:val="24"/>
          <w:u w:val="single"/>
        </w:rPr>
        <w:t>DAVYD)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(fl.1484-92)</w:t>
      </w:r>
    </w:p>
    <w:p w14:paraId="4CA0B858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4CCCD811" w14:textId="77777777" w:rsidR="00A67CBC" w:rsidRDefault="00A67CBC" w:rsidP="00A67CBC">
      <w:pPr>
        <w:pStyle w:val="NoSpacing"/>
        <w:rPr>
          <w:rFonts w:cs="Times New Roman"/>
          <w:szCs w:val="24"/>
        </w:rPr>
      </w:pPr>
    </w:p>
    <w:p w14:paraId="6989E4AE" w14:textId="77777777" w:rsidR="00A67CBC" w:rsidRDefault="00A67CBC" w:rsidP="00A67CBC">
      <w:pPr>
        <w:pStyle w:val="NoSpacing"/>
        <w:rPr>
          <w:rFonts w:cs="Times New Roman"/>
          <w:szCs w:val="24"/>
        </w:rPr>
      </w:pPr>
    </w:p>
    <w:p w14:paraId="6A16E59D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became a Fellow of Merton College.</w:t>
      </w:r>
    </w:p>
    <w:p w14:paraId="0B73A249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6E2593B9" w14:textId="77777777" w:rsidR="00A67CBC" w:rsidRDefault="00A67CBC" w:rsidP="00A67CB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32A10BCE" w14:textId="77777777" w:rsidR="00A67CBC" w:rsidRDefault="00A67CBC" w:rsidP="00A67CB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p.241)</w:t>
      </w:r>
    </w:p>
    <w:p w14:paraId="674EB161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Proctor.    (ibid.)</w:t>
      </w:r>
    </w:p>
    <w:p w14:paraId="50F7C462" w14:textId="77777777" w:rsidR="00A67CBC" w:rsidRDefault="00A67CBC" w:rsidP="00A67CBC">
      <w:pPr>
        <w:pStyle w:val="NoSpacing"/>
        <w:rPr>
          <w:rFonts w:cs="Times New Roman"/>
          <w:szCs w:val="24"/>
        </w:rPr>
      </w:pPr>
    </w:p>
    <w:p w14:paraId="4C35BDE4" w14:textId="77777777" w:rsidR="00A67CBC" w:rsidRDefault="00A67CBC" w:rsidP="00A67CBC">
      <w:pPr>
        <w:pStyle w:val="NoSpacing"/>
        <w:rPr>
          <w:rFonts w:cs="Times New Roman"/>
          <w:szCs w:val="24"/>
        </w:rPr>
      </w:pPr>
    </w:p>
    <w:p w14:paraId="44C2A8F2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Later:   Prebendary of </w:t>
      </w:r>
      <w:proofErr w:type="spellStart"/>
      <w:proofErr w:type="gramStart"/>
      <w:r>
        <w:rPr>
          <w:rFonts w:cs="Times New Roman"/>
          <w:szCs w:val="24"/>
        </w:rPr>
        <w:t>St.Paul’s</w:t>
      </w:r>
      <w:proofErr w:type="spellEnd"/>
      <w:proofErr w:type="gramEnd"/>
      <w:r>
        <w:rPr>
          <w:rFonts w:cs="Times New Roman"/>
          <w:szCs w:val="24"/>
        </w:rPr>
        <w:t>; he gave two silver vessels to the University.   (ibid.)</w:t>
      </w:r>
    </w:p>
    <w:p w14:paraId="7AD832F0" w14:textId="77777777" w:rsidR="00A67CBC" w:rsidRDefault="00A67CBC" w:rsidP="00A67CBC">
      <w:pPr>
        <w:pStyle w:val="NoSpacing"/>
        <w:rPr>
          <w:rFonts w:cs="Times New Roman"/>
          <w:szCs w:val="24"/>
        </w:rPr>
      </w:pPr>
    </w:p>
    <w:p w14:paraId="53271806" w14:textId="77777777" w:rsidR="00A67CBC" w:rsidRDefault="00A67CBC" w:rsidP="00A67CBC">
      <w:pPr>
        <w:pStyle w:val="NoSpacing"/>
        <w:rPr>
          <w:rFonts w:cs="Times New Roman"/>
          <w:szCs w:val="24"/>
        </w:rPr>
      </w:pPr>
    </w:p>
    <w:p w14:paraId="1DD17B51" w14:textId="77777777" w:rsidR="00A67CBC" w:rsidRDefault="00A67CBC" w:rsidP="00A67C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2025</w:t>
      </w:r>
    </w:p>
    <w:p w14:paraId="4CC5F4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A7F8" w14:textId="77777777" w:rsidR="00A67CBC" w:rsidRDefault="00A67CBC" w:rsidP="009139A6">
      <w:r>
        <w:separator/>
      </w:r>
    </w:p>
  </w:endnote>
  <w:endnote w:type="continuationSeparator" w:id="0">
    <w:p w14:paraId="0B4033A8" w14:textId="77777777" w:rsidR="00A67CBC" w:rsidRDefault="00A67C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6E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02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66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41BE" w14:textId="77777777" w:rsidR="00A67CBC" w:rsidRDefault="00A67CBC" w:rsidP="009139A6">
      <w:r>
        <w:separator/>
      </w:r>
    </w:p>
  </w:footnote>
  <w:footnote w:type="continuationSeparator" w:id="0">
    <w:p w14:paraId="52DF89F1" w14:textId="77777777" w:rsidR="00A67CBC" w:rsidRDefault="00A67C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93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C89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B0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CBC"/>
    <w:rsid w:val="000666E0"/>
    <w:rsid w:val="002510B7"/>
    <w:rsid w:val="00270799"/>
    <w:rsid w:val="005921A2"/>
    <w:rsid w:val="005C130B"/>
    <w:rsid w:val="00826F5C"/>
    <w:rsid w:val="009139A6"/>
    <w:rsid w:val="009411C2"/>
    <w:rsid w:val="009448BB"/>
    <w:rsid w:val="00947624"/>
    <w:rsid w:val="00A3176C"/>
    <w:rsid w:val="00A67CB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FEFF2"/>
  <w15:chartTrackingRefBased/>
  <w15:docId w15:val="{7615DB2D-DF0D-4CDF-922B-A3F78143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2025-02-11T21:28:00Z</dcterms:created>
  <dcterms:modified xsi:type="dcterms:W3CDTF">2025-02-11T21:28:00Z</dcterms:modified>
</cp:coreProperties>
</file>